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2D47E6" w14:textId="56BC6A2E" w:rsidR="001E41F3" w:rsidRDefault="004762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762E0">
        <w:rPr>
          <w:b/>
          <w:noProof/>
          <w:sz w:val="24"/>
        </w:rPr>
        <w:t>3GPP TSG SA WG4#109-e meeting</w:t>
      </w:r>
      <w:r w:rsidR="001E41F3">
        <w:rPr>
          <w:b/>
          <w:i/>
          <w:noProof/>
          <w:sz w:val="28"/>
        </w:rPr>
        <w:tab/>
      </w:r>
      <w:r w:rsidR="002E6687" w:rsidRPr="002E6687">
        <w:rPr>
          <w:b/>
          <w:i/>
          <w:noProof/>
          <w:sz w:val="28"/>
        </w:rPr>
        <w:t>S4-</w:t>
      </w:r>
      <w:r w:rsidR="00583CEA">
        <w:rPr>
          <w:b/>
          <w:i/>
          <w:noProof/>
          <w:sz w:val="28"/>
        </w:rPr>
        <w:t>20076</w:t>
      </w:r>
      <w:r w:rsidR="00864AB2">
        <w:rPr>
          <w:b/>
          <w:i/>
          <w:noProof/>
          <w:sz w:val="28"/>
        </w:rPr>
        <w:t>1</w:t>
      </w:r>
    </w:p>
    <w:p w14:paraId="5D2C253C" w14:textId="161A70E7" w:rsidR="001E41F3" w:rsidRDefault="00583CEA" w:rsidP="005E2C44">
      <w:pPr>
        <w:pStyle w:val="CRCoverPage"/>
        <w:outlineLvl w:val="0"/>
        <w:rPr>
          <w:b/>
          <w:noProof/>
          <w:sz w:val="24"/>
        </w:rPr>
      </w:pPr>
      <w:r w:rsidRPr="00583CEA">
        <w:rPr>
          <w:b/>
          <w:noProof/>
          <w:sz w:val="24"/>
        </w:rPr>
        <w:t>20th May – 3rd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7EB8D7C0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7309A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77777777" w:rsidR="001E41F3" w:rsidRPr="00410371" w:rsidRDefault="00D542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155AB65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1.</w:t>
            </w:r>
            <w:r w:rsidR="00D03D5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77777777" w:rsidR="00F25D98" w:rsidRDefault="00E2655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0A9EB561" w:rsidR="001E41F3" w:rsidRDefault="009F625A">
            <w:pPr>
              <w:pStyle w:val="CRCoverPage"/>
              <w:spacing w:after="0"/>
              <w:ind w:left="100"/>
              <w:rPr>
                <w:noProof/>
              </w:rPr>
            </w:pPr>
            <w:r w:rsidRPr="009F625A">
              <w:rPr>
                <w:noProof/>
              </w:rPr>
              <w:t>Proposed General Updates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817478B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B66B2A">
              <w:rPr>
                <w:noProof/>
              </w:rPr>
              <w:t>0</w:t>
            </w:r>
            <w:r w:rsidR="00583CEA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583CEA">
              <w:rPr>
                <w:noProof/>
              </w:rPr>
              <w:t>18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6EC89695" w:rsidR="00FF090D" w:rsidRDefault="00B66B2A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See S4-AHI973</w:t>
            </w:r>
            <w:r w:rsidR="000E5766">
              <w:rPr>
                <w:noProof/>
              </w:rPr>
              <w:t xml:space="preserve"> – this document was agreed during the MBS SWG telco.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2F8FF163" w:rsidR="000E5766" w:rsidRPr="009F625A" w:rsidRDefault="009F625A" w:rsidP="009F625A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few general smaller mostly editorial and clarification updates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4AA84D62" w:rsidR="001E41F3" w:rsidRDefault="009F625A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open issues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19DCB58A" w:rsidR="001E41F3" w:rsidRDefault="009F625A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Several, see attached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750B30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6B9894EF" w14:textId="6B2A6B80" w:rsidR="004F77E8" w:rsidRDefault="009F625A" w:rsidP="00E20A07">
      <w:pPr>
        <w:rPr>
          <w:b/>
          <w:sz w:val="28"/>
          <w:highlight w:val="yellow"/>
        </w:rPr>
      </w:pPr>
      <w:proofErr w:type="spellStart"/>
      <w:r>
        <w:rPr>
          <w:b/>
          <w:sz w:val="28"/>
          <w:highlight w:val="yellow"/>
        </w:rPr>
        <w:t>Markup</w:t>
      </w:r>
      <w:proofErr w:type="spellEnd"/>
      <w:r>
        <w:rPr>
          <w:b/>
          <w:sz w:val="28"/>
          <w:highlight w:val="yellow"/>
        </w:rPr>
        <w:t xml:space="preserve"> version attached</w:t>
      </w: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C1DBBC" w14:textId="77777777" w:rsidR="00DB3660" w:rsidRDefault="00DB3660">
      <w:r>
        <w:separator/>
      </w:r>
    </w:p>
  </w:endnote>
  <w:endnote w:type="continuationSeparator" w:id="0">
    <w:p w14:paraId="482C0F22" w14:textId="77777777" w:rsidR="00DB3660" w:rsidRDefault="00DB3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C0D16" w14:textId="77777777" w:rsidR="00DB3660" w:rsidRDefault="00DB3660">
      <w:r>
        <w:separator/>
      </w:r>
    </w:p>
  </w:footnote>
  <w:footnote w:type="continuationSeparator" w:id="0">
    <w:p w14:paraId="5F0AA458" w14:textId="77777777" w:rsidR="00DB3660" w:rsidRDefault="00DB3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711DA1" w:rsidRDefault="00711DA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5"/>
  </w:num>
  <w:num w:numId="5">
    <w:abstractNumId w:val="12"/>
  </w:num>
  <w:num w:numId="6">
    <w:abstractNumId w:val="16"/>
  </w:num>
  <w:num w:numId="7">
    <w:abstractNumId w:val="9"/>
  </w:num>
  <w:num w:numId="8">
    <w:abstractNumId w:val="19"/>
  </w:num>
  <w:num w:numId="9">
    <w:abstractNumId w:val="1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23"/>
  </w:num>
  <w:num w:numId="18">
    <w:abstractNumId w:val="13"/>
  </w:num>
  <w:num w:numId="19">
    <w:abstractNumId w:val="22"/>
  </w:num>
  <w:num w:numId="20">
    <w:abstractNumId w:val="14"/>
  </w:num>
  <w:num w:numId="21">
    <w:abstractNumId w:val="14"/>
  </w:num>
  <w:num w:numId="22">
    <w:abstractNumId w:val="15"/>
  </w:num>
  <w:num w:numId="23">
    <w:abstractNumId w:val="26"/>
  </w:num>
  <w:num w:numId="24">
    <w:abstractNumId w:val="21"/>
  </w:num>
  <w:num w:numId="25">
    <w:abstractNumId w:val="17"/>
  </w:num>
  <w:num w:numId="26">
    <w:abstractNumId w:val="10"/>
  </w:num>
  <w:num w:numId="27">
    <w:abstractNumId w:val="11"/>
  </w:num>
  <w:num w:numId="28">
    <w:abstractNumId w:val="20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A55"/>
    <w:rsid w:val="00016898"/>
    <w:rsid w:val="00017BCA"/>
    <w:rsid w:val="00021202"/>
    <w:rsid w:val="00021336"/>
    <w:rsid w:val="0002147B"/>
    <w:rsid w:val="00022E4A"/>
    <w:rsid w:val="00035C71"/>
    <w:rsid w:val="00070293"/>
    <w:rsid w:val="0007309A"/>
    <w:rsid w:val="000818E5"/>
    <w:rsid w:val="000A6394"/>
    <w:rsid w:val="000B4717"/>
    <w:rsid w:val="000B7FED"/>
    <w:rsid w:val="000C038A"/>
    <w:rsid w:val="000C2E88"/>
    <w:rsid w:val="000C6598"/>
    <w:rsid w:val="000E5766"/>
    <w:rsid w:val="000E77C0"/>
    <w:rsid w:val="000F0361"/>
    <w:rsid w:val="000F4D28"/>
    <w:rsid w:val="00104DA9"/>
    <w:rsid w:val="0010523F"/>
    <w:rsid w:val="001056BE"/>
    <w:rsid w:val="001061F6"/>
    <w:rsid w:val="00145D43"/>
    <w:rsid w:val="00147F4A"/>
    <w:rsid w:val="00151783"/>
    <w:rsid w:val="00163444"/>
    <w:rsid w:val="001811EE"/>
    <w:rsid w:val="0018446B"/>
    <w:rsid w:val="0019202B"/>
    <w:rsid w:val="00192C46"/>
    <w:rsid w:val="00194CF5"/>
    <w:rsid w:val="001A08B3"/>
    <w:rsid w:val="001A3CA1"/>
    <w:rsid w:val="001A5781"/>
    <w:rsid w:val="001A7B60"/>
    <w:rsid w:val="001B52F0"/>
    <w:rsid w:val="001B7A65"/>
    <w:rsid w:val="001C48A5"/>
    <w:rsid w:val="001C70E5"/>
    <w:rsid w:val="001D58B5"/>
    <w:rsid w:val="001E41F3"/>
    <w:rsid w:val="001F3E6B"/>
    <w:rsid w:val="0022280F"/>
    <w:rsid w:val="0022562A"/>
    <w:rsid w:val="00230799"/>
    <w:rsid w:val="00254D0C"/>
    <w:rsid w:val="0026004D"/>
    <w:rsid w:val="002612AB"/>
    <w:rsid w:val="002640DD"/>
    <w:rsid w:val="00264100"/>
    <w:rsid w:val="00266B8B"/>
    <w:rsid w:val="0026707D"/>
    <w:rsid w:val="00270A10"/>
    <w:rsid w:val="00272BFF"/>
    <w:rsid w:val="002733EF"/>
    <w:rsid w:val="00275D12"/>
    <w:rsid w:val="00284F1B"/>
    <w:rsid w:val="00284FEB"/>
    <w:rsid w:val="00285963"/>
    <w:rsid w:val="002860C4"/>
    <w:rsid w:val="002873E0"/>
    <w:rsid w:val="002B5741"/>
    <w:rsid w:val="002B5EAC"/>
    <w:rsid w:val="002C7456"/>
    <w:rsid w:val="002D2E39"/>
    <w:rsid w:val="002D7066"/>
    <w:rsid w:val="002E06D8"/>
    <w:rsid w:val="002E2D12"/>
    <w:rsid w:val="002E5FFC"/>
    <w:rsid w:val="002E6687"/>
    <w:rsid w:val="002F33AC"/>
    <w:rsid w:val="002F544D"/>
    <w:rsid w:val="00303A12"/>
    <w:rsid w:val="00305409"/>
    <w:rsid w:val="00313CA3"/>
    <w:rsid w:val="00320BF4"/>
    <w:rsid w:val="0032739B"/>
    <w:rsid w:val="003609EF"/>
    <w:rsid w:val="00361E43"/>
    <w:rsid w:val="0036231A"/>
    <w:rsid w:val="00363F49"/>
    <w:rsid w:val="00374DD4"/>
    <w:rsid w:val="00380BEA"/>
    <w:rsid w:val="003A2C9B"/>
    <w:rsid w:val="003A65E3"/>
    <w:rsid w:val="003B1679"/>
    <w:rsid w:val="003D7C8F"/>
    <w:rsid w:val="003E091C"/>
    <w:rsid w:val="003E1A36"/>
    <w:rsid w:val="003E7F91"/>
    <w:rsid w:val="00410371"/>
    <w:rsid w:val="004116CE"/>
    <w:rsid w:val="0041174A"/>
    <w:rsid w:val="00416446"/>
    <w:rsid w:val="004242F1"/>
    <w:rsid w:val="00424846"/>
    <w:rsid w:val="0043450B"/>
    <w:rsid w:val="00444FDE"/>
    <w:rsid w:val="00447653"/>
    <w:rsid w:val="00466389"/>
    <w:rsid w:val="004762E0"/>
    <w:rsid w:val="004B261F"/>
    <w:rsid w:val="004B75B7"/>
    <w:rsid w:val="004C7187"/>
    <w:rsid w:val="004D6574"/>
    <w:rsid w:val="004E1ED2"/>
    <w:rsid w:val="004E265C"/>
    <w:rsid w:val="004F77E8"/>
    <w:rsid w:val="00502E2A"/>
    <w:rsid w:val="00505091"/>
    <w:rsid w:val="005077AC"/>
    <w:rsid w:val="00510AEA"/>
    <w:rsid w:val="0051580D"/>
    <w:rsid w:val="005242B5"/>
    <w:rsid w:val="00535C86"/>
    <w:rsid w:val="00547111"/>
    <w:rsid w:val="00554038"/>
    <w:rsid w:val="005636A4"/>
    <w:rsid w:val="005657B3"/>
    <w:rsid w:val="00583CEA"/>
    <w:rsid w:val="005921A0"/>
    <w:rsid w:val="00592D74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78E0"/>
    <w:rsid w:val="005D351A"/>
    <w:rsid w:val="005D4743"/>
    <w:rsid w:val="005E2C44"/>
    <w:rsid w:val="005E3D70"/>
    <w:rsid w:val="005E4189"/>
    <w:rsid w:val="005F53CD"/>
    <w:rsid w:val="006134E5"/>
    <w:rsid w:val="00621188"/>
    <w:rsid w:val="00621EF3"/>
    <w:rsid w:val="006257ED"/>
    <w:rsid w:val="0063409A"/>
    <w:rsid w:val="00660C1A"/>
    <w:rsid w:val="006619D7"/>
    <w:rsid w:val="00672EA3"/>
    <w:rsid w:val="006738C3"/>
    <w:rsid w:val="0068286E"/>
    <w:rsid w:val="006861FF"/>
    <w:rsid w:val="00686AB4"/>
    <w:rsid w:val="00695808"/>
    <w:rsid w:val="006A1D66"/>
    <w:rsid w:val="006A1DB7"/>
    <w:rsid w:val="006A555C"/>
    <w:rsid w:val="006B1719"/>
    <w:rsid w:val="006B46FB"/>
    <w:rsid w:val="006B4CAF"/>
    <w:rsid w:val="006C1BEB"/>
    <w:rsid w:val="006D2CBD"/>
    <w:rsid w:val="006E0BB9"/>
    <w:rsid w:val="006E21FB"/>
    <w:rsid w:val="006E4C92"/>
    <w:rsid w:val="00707AEB"/>
    <w:rsid w:val="00711DA1"/>
    <w:rsid w:val="00717C08"/>
    <w:rsid w:val="00720C68"/>
    <w:rsid w:val="00730D7B"/>
    <w:rsid w:val="007336DB"/>
    <w:rsid w:val="00740A68"/>
    <w:rsid w:val="00745B2D"/>
    <w:rsid w:val="00747EF4"/>
    <w:rsid w:val="00756396"/>
    <w:rsid w:val="00765637"/>
    <w:rsid w:val="007760DF"/>
    <w:rsid w:val="00776E0B"/>
    <w:rsid w:val="00780A7F"/>
    <w:rsid w:val="00792342"/>
    <w:rsid w:val="007977A8"/>
    <w:rsid w:val="007B1913"/>
    <w:rsid w:val="007B512A"/>
    <w:rsid w:val="007C2097"/>
    <w:rsid w:val="007C2F14"/>
    <w:rsid w:val="007D3E22"/>
    <w:rsid w:val="007D6376"/>
    <w:rsid w:val="007D6A07"/>
    <w:rsid w:val="007F39F9"/>
    <w:rsid w:val="007F7259"/>
    <w:rsid w:val="008012CD"/>
    <w:rsid w:val="008040A8"/>
    <w:rsid w:val="008105D9"/>
    <w:rsid w:val="008117DF"/>
    <w:rsid w:val="00813B7D"/>
    <w:rsid w:val="008166F3"/>
    <w:rsid w:val="008279FA"/>
    <w:rsid w:val="00827FBC"/>
    <w:rsid w:val="00840899"/>
    <w:rsid w:val="00845DCE"/>
    <w:rsid w:val="008468F0"/>
    <w:rsid w:val="008542FA"/>
    <w:rsid w:val="008626E7"/>
    <w:rsid w:val="00864AB2"/>
    <w:rsid w:val="00865174"/>
    <w:rsid w:val="00870EE7"/>
    <w:rsid w:val="008863B9"/>
    <w:rsid w:val="00890FED"/>
    <w:rsid w:val="008A2D23"/>
    <w:rsid w:val="008A45A6"/>
    <w:rsid w:val="008B492B"/>
    <w:rsid w:val="008B58C7"/>
    <w:rsid w:val="008E4762"/>
    <w:rsid w:val="008E5281"/>
    <w:rsid w:val="008F20D0"/>
    <w:rsid w:val="008F686C"/>
    <w:rsid w:val="008F6A28"/>
    <w:rsid w:val="00903CC8"/>
    <w:rsid w:val="00910B2C"/>
    <w:rsid w:val="009148DE"/>
    <w:rsid w:val="009303D0"/>
    <w:rsid w:val="009323D0"/>
    <w:rsid w:val="00933C5D"/>
    <w:rsid w:val="00940F52"/>
    <w:rsid w:val="00941E30"/>
    <w:rsid w:val="00964433"/>
    <w:rsid w:val="0097654F"/>
    <w:rsid w:val="009777D9"/>
    <w:rsid w:val="00983DC9"/>
    <w:rsid w:val="00986402"/>
    <w:rsid w:val="00991B88"/>
    <w:rsid w:val="009A3AA3"/>
    <w:rsid w:val="009A5753"/>
    <w:rsid w:val="009A579D"/>
    <w:rsid w:val="009B3508"/>
    <w:rsid w:val="009C4791"/>
    <w:rsid w:val="009C63B6"/>
    <w:rsid w:val="009D3696"/>
    <w:rsid w:val="009D369E"/>
    <w:rsid w:val="009E3297"/>
    <w:rsid w:val="009F024A"/>
    <w:rsid w:val="009F1EAB"/>
    <w:rsid w:val="009F373F"/>
    <w:rsid w:val="009F625A"/>
    <w:rsid w:val="009F71F3"/>
    <w:rsid w:val="009F734F"/>
    <w:rsid w:val="00A034CE"/>
    <w:rsid w:val="00A230D8"/>
    <w:rsid w:val="00A246B6"/>
    <w:rsid w:val="00A360F9"/>
    <w:rsid w:val="00A36A56"/>
    <w:rsid w:val="00A4019E"/>
    <w:rsid w:val="00A404B5"/>
    <w:rsid w:val="00A41D43"/>
    <w:rsid w:val="00A47E70"/>
    <w:rsid w:val="00A50CF0"/>
    <w:rsid w:val="00A62901"/>
    <w:rsid w:val="00A7671C"/>
    <w:rsid w:val="00A92DE4"/>
    <w:rsid w:val="00A97818"/>
    <w:rsid w:val="00AA2CBC"/>
    <w:rsid w:val="00AB4DE8"/>
    <w:rsid w:val="00AC08DC"/>
    <w:rsid w:val="00AC5820"/>
    <w:rsid w:val="00AC7CDF"/>
    <w:rsid w:val="00AD00F8"/>
    <w:rsid w:val="00AD0C26"/>
    <w:rsid w:val="00AD1CD8"/>
    <w:rsid w:val="00AE07E2"/>
    <w:rsid w:val="00AF3042"/>
    <w:rsid w:val="00AF3A1E"/>
    <w:rsid w:val="00AF3E02"/>
    <w:rsid w:val="00B10FEA"/>
    <w:rsid w:val="00B14FBA"/>
    <w:rsid w:val="00B258BB"/>
    <w:rsid w:val="00B27AAE"/>
    <w:rsid w:val="00B34371"/>
    <w:rsid w:val="00B60CBB"/>
    <w:rsid w:val="00B6298D"/>
    <w:rsid w:val="00B66B2A"/>
    <w:rsid w:val="00B67B97"/>
    <w:rsid w:val="00B71978"/>
    <w:rsid w:val="00B72746"/>
    <w:rsid w:val="00B8394E"/>
    <w:rsid w:val="00B8703E"/>
    <w:rsid w:val="00B9556D"/>
    <w:rsid w:val="00B968C8"/>
    <w:rsid w:val="00BA3EC5"/>
    <w:rsid w:val="00BA51D9"/>
    <w:rsid w:val="00BB5DFC"/>
    <w:rsid w:val="00BB765B"/>
    <w:rsid w:val="00BC1C10"/>
    <w:rsid w:val="00BD279D"/>
    <w:rsid w:val="00BD6BB8"/>
    <w:rsid w:val="00BD7453"/>
    <w:rsid w:val="00BE0EA7"/>
    <w:rsid w:val="00BE2D4D"/>
    <w:rsid w:val="00BF2ABE"/>
    <w:rsid w:val="00BF5939"/>
    <w:rsid w:val="00C043B1"/>
    <w:rsid w:val="00C224C7"/>
    <w:rsid w:val="00C245DB"/>
    <w:rsid w:val="00C24E29"/>
    <w:rsid w:val="00C44E36"/>
    <w:rsid w:val="00C553A1"/>
    <w:rsid w:val="00C66BA2"/>
    <w:rsid w:val="00C70687"/>
    <w:rsid w:val="00C70CE0"/>
    <w:rsid w:val="00C847D5"/>
    <w:rsid w:val="00C9228B"/>
    <w:rsid w:val="00C92B25"/>
    <w:rsid w:val="00C95985"/>
    <w:rsid w:val="00CA4E18"/>
    <w:rsid w:val="00CB5D28"/>
    <w:rsid w:val="00CB6997"/>
    <w:rsid w:val="00CC3C38"/>
    <w:rsid w:val="00CC5026"/>
    <w:rsid w:val="00CC68D0"/>
    <w:rsid w:val="00CF23C6"/>
    <w:rsid w:val="00D03D56"/>
    <w:rsid w:val="00D03F9A"/>
    <w:rsid w:val="00D06D51"/>
    <w:rsid w:val="00D1192C"/>
    <w:rsid w:val="00D11C1C"/>
    <w:rsid w:val="00D1780C"/>
    <w:rsid w:val="00D24991"/>
    <w:rsid w:val="00D358D6"/>
    <w:rsid w:val="00D4081B"/>
    <w:rsid w:val="00D47E16"/>
    <w:rsid w:val="00D50255"/>
    <w:rsid w:val="00D534D6"/>
    <w:rsid w:val="00D54234"/>
    <w:rsid w:val="00D547B5"/>
    <w:rsid w:val="00D5719C"/>
    <w:rsid w:val="00D66520"/>
    <w:rsid w:val="00D77B18"/>
    <w:rsid w:val="00D83EC6"/>
    <w:rsid w:val="00D84AAC"/>
    <w:rsid w:val="00D9723C"/>
    <w:rsid w:val="00D972DC"/>
    <w:rsid w:val="00DA3682"/>
    <w:rsid w:val="00DA598C"/>
    <w:rsid w:val="00DB008B"/>
    <w:rsid w:val="00DB200C"/>
    <w:rsid w:val="00DB3660"/>
    <w:rsid w:val="00DB65A3"/>
    <w:rsid w:val="00DC173F"/>
    <w:rsid w:val="00DE34CF"/>
    <w:rsid w:val="00DE60DE"/>
    <w:rsid w:val="00E01EB4"/>
    <w:rsid w:val="00E13F3D"/>
    <w:rsid w:val="00E17B5C"/>
    <w:rsid w:val="00E20A07"/>
    <w:rsid w:val="00E2322A"/>
    <w:rsid w:val="00E258E9"/>
    <w:rsid w:val="00E26557"/>
    <w:rsid w:val="00E3340E"/>
    <w:rsid w:val="00E34052"/>
    <w:rsid w:val="00E34898"/>
    <w:rsid w:val="00E43873"/>
    <w:rsid w:val="00E55257"/>
    <w:rsid w:val="00E73448"/>
    <w:rsid w:val="00E9198A"/>
    <w:rsid w:val="00E93E6F"/>
    <w:rsid w:val="00EA4732"/>
    <w:rsid w:val="00EA54AC"/>
    <w:rsid w:val="00EB09B7"/>
    <w:rsid w:val="00EB1448"/>
    <w:rsid w:val="00EB2A5B"/>
    <w:rsid w:val="00EC0F9B"/>
    <w:rsid w:val="00EC32CC"/>
    <w:rsid w:val="00ED0B2D"/>
    <w:rsid w:val="00ED50B9"/>
    <w:rsid w:val="00EE764E"/>
    <w:rsid w:val="00EE7D7C"/>
    <w:rsid w:val="00F021B2"/>
    <w:rsid w:val="00F1212B"/>
    <w:rsid w:val="00F21E00"/>
    <w:rsid w:val="00F25D98"/>
    <w:rsid w:val="00F300FB"/>
    <w:rsid w:val="00F405E9"/>
    <w:rsid w:val="00F5197F"/>
    <w:rsid w:val="00F57FDE"/>
    <w:rsid w:val="00F66723"/>
    <w:rsid w:val="00F83BE2"/>
    <w:rsid w:val="00F86FF6"/>
    <w:rsid w:val="00FB3CCD"/>
    <w:rsid w:val="00FB58E7"/>
    <w:rsid w:val="00FB6386"/>
    <w:rsid w:val="00FC00B6"/>
    <w:rsid w:val="00FC5295"/>
    <w:rsid w:val="00FD36E0"/>
    <w:rsid w:val="00FF090D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0FFE24-6470-4AB1-BEC1-9AF99EE9D6CF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cc9c437c-ae0c-4066-8d90-a0f7de786127"/>
    <ds:schemaRef ds:uri="http://schemas.microsoft.com/office/infopath/2007/PartnerControls"/>
    <ds:schemaRef ds:uri="ba37140e-f4c5-4a6c-a9b4-20a691ce6c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B7DF051-F598-4D4D-B122-1254036E5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226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2020-05-18T08:41:00Z</dcterms:created>
  <dcterms:modified xsi:type="dcterms:W3CDTF">2020-05-18T08:50:00Z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